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Symon PHELYPES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56E59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Baysham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56E59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E59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E59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Lewys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Woolhope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Herefordshire(q.v.).</w:t>
      </w:r>
    </w:p>
    <w:p w:rsidR="00D56E59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(The Register of Edmund Lacy, Bishop of Hereford 1417-20 p.119)</w:t>
      </w:r>
    </w:p>
    <w:p w:rsidR="00D56E59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E59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E59" w:rsidRPr="00D56E59" w:rsidRDefault="00D56E59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27 December 2015</w:t>
      </w:r>
      <w:bookmarkStart w:id="0" w:name="_GoBack"/>
      <w:bookmarkEnd w:id="0"/>
    </w:p>
    <w:sectPr w:rsidR="00D56E59" w:rsidRPr="00D56E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E59" w:rsidRDefault="00D56E59" w:rsidP="00564E3C">
      <w:pPr>
        <w:spacing w:after="0" w:line="240" w:lineRule="auto"/>
      </w:pPr>
      <w:r>
        <w:separator/>
      </w:r>
    </w:p>
  </w:endnote>
  <w:endnote w:type="continuationSeparator" w:id="0">
    <w:p w:rsidR="00D56E59" w:rsidRDefault="00D56E5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56E59">
      <w:rPr>
        <w:rFonts w:ascii="Times New Roman" w:hAnsi="Times New Roman" w:cs="Times New Roman"/>
        <w:noProof/>
        <w:sz w:val="24"/>
        <w:szCs w:val="24"/>
      </w:rPr>
      <w:t>27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E59" w:rsidRDefault="00D56E59" w:rsidP="00564E3C">
      <w:pPr>
        <w:spacing w:after="0" w:line="240" w:lineRule="auto"/>
      </w:pPr>
      <w:r>
        <w:separator/>
      </w:r>
    </w:p>
  </w:footnote>
  <w:footnote w:type="continuationSeparator" w:id="0">
    <w:p w:rsidR="00D56E59" w:rsidRDefault="00D56E5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E59"/>
    <w:rsid w:val="00372DC6"/>
    <w:rsid w:val="00564E3C"/>
    <w:rsid w:val="0064591D"/>
    <w:rsid w:val="00D56E5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DD61F"/>
  <w15:chartTrackingRefBased/>
  <w15:docId w15:val="{343F5BBA-229E-4495-B787-FB264462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2015-12-27T20:23:00Z</dcterms:created>
  <dcterms:modified xsi:type="dcterms:W3CDTF">2015-12-27T20:26:00Z</dcterms:modified>
</cp:coreProperties>
</file>